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การรับแจ้งการย้ายที่อยู่ของคนที่ออกไปจากบ้านเป็นเวลานานและไม่รู้ว่าไปอยู่ที่ใด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F185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การรับแจ้งการย้ายที่อยู่ของคนที่ออกไปจากบ้านเป็นเวลานานและไม่รู้ว่าไปอยู่ที่ใด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4627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ที่อยู่ของคนที่ออกไปจากบ้านเป็นเวลานานและไม่รู้ว่าไปอยู่ที่ใดเทศบาลตำบลทรายขาวกฤษณ์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 25/07/2015 04:54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แห่งท้องที่ที่ผู้ออกไปจากบ้านมีชื่อในทะเบียนบ้าน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54627A" w:rsidRDefault="0054627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ผู้แจ้งได้แก่เจ้าบ้านหรือผู้ที่ได้รับมอบหมาย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วันนับแต่วันที่ออกไปจากบ้านไปครบ </w:t>
      </w:r>
      <w:r w:rsidRPr="000C2AAC">
        <w:rPr>
          <w:rFonts w:asciiTheme="minorBidi" w:hAnsiTheme="minorBidi"/>
          <w:noProof/>
          <w:sz w:val="32"/>
          <w:szCs w:val="32"/>
        </w:rPr>
        <w:t>180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4627A" w:rsidRDefault="0054627A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54627A" w:rsidRPr="000C2AAC" w:rsidRDefault="0054627A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ผู้แจ้งในฐานะเจ้าบ้าน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ที่ผู้ที่ออกจากบ้านมีชื่ออยู่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หลักฐานอื่นที่เกี่ยวกับตัวบุคคลที่ออกไปจากบ้านเช่นสำเนาบัตรประจำตัว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สำนักบริหารการทะเบียน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บัตประจำตัวของผู้ได้รับมอบหมาย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พร้อมด้วยหนังสือมอบหมายกรณีที่ได้รับมอบหมายให้แจ้งแทน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E11" w:rsidRDefault="00F81E11" w:rsidP="00C81DB8">
      <w:pPr>
        <w:spacing w:after="0" w:line="240" w:lineRule="auto"/>
      </w:pPr>
      <w:r>
        <w:separator/>
      </w:r>
    </w:p>
  </w:endnote>
  <w:endnote w:type="continuationSeparator" w:id="1">
    <w:p w:rsidR="00F81E11" w:rsidRDefault="00F81E1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E11" w:rsidRDefault="00F81E11" w:rsidP="00C81DB8">
      <w:pPr>
        <w:spacing w:after="0" w:line="240" w:lineRule="auto"/>
      </w:pPr>
      <w:r>
        <w:separator/>
      </w:r>
    </w:p>
  </w:footnote>
  <w:footnote w:type="continuationSeparator" w:id="1">
    <w:p w:rsidR="00F81E11" w:rsidRDefault="00F81E1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F185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54627A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E18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4627A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E18CE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185D"/>
    <w:rsid w:val="00F028A3"/>
    <w:rsid w:val="00F064C0"/>
    <w:rsid w:val="00F5490C"/>
    <w:rsid w:val="00F62F55"/>
    <w:rsid w:val="00F8122B"/>
    <w:rsid w:val="00F81E11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2015-08-06T05:53:00Z</cp:lastPrinted>
  <dcterms:created xsi:type="dcterms:W3CDTF">2015-04-23T03:41:00Z</dcterms:created>
  <dcterms:modified xsi:type="dcterms:W3CDTF">2015-08-06T05:53:00Z</dcterms:modified>
</cp:coreProperties>
</file>